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A8" w:rsidRDefault="007D49A8" w:rsidP="000205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F6F">
        <w:rPr>
          <w:rFonts w:ascii="Times New Roman" w:hAnsi="Times New Roman"/>
          <w:b/>
          <w:sz w:val="28"/>
          <w:szCs w:val="28"/>
        </w:rPr>
        <w:t>Карта границ населенн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E6F6F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7D49A8" w:rsidRDefault="007D49A8" w:rsidP="00020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Чернышев Грушево-Дубовского сельского поселения</w:t>
      </w:r>
    </w:p>
    <w:p w:rsidR="007D49A8" w:rsidRDefault="007D49A8" w:rsidP="00AC17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7.75pt;margin-top:10.4pt;width:393.4pt;height:630pt;z-index:-251658240">
            <v:imagedata r:id="rId5" o:title="" croptop="2582f" cropbottom="4921f" cropleft="9925f" cropright="4401f"/>
          </v:shape>
        </w:pict>
      </w:r>
    </w:p>
    <w:p w:rsidR="007D49A8" w:rsidRDefault="007D49A8" w:rsidP="00655508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7D49A8" w:rsidRDefault="007D49A8" w:rsidP="00655508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 id="Picture 4" o:spid="_x0000_i1025" type="#_x0000_t75" style="width:56.25pt;height:22.5pt;visibility:visible">
            <v:imagedata r:id="rId6" o:title=""/>
          </v:shape>
        </w:pict>
      </w:r>
    </w:p>
    <w:p w:rsidR="007D49A8" w:rsidRDefault="007D49A8" w:rsidP="00655508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7D49A8" w:rsidRDefault="007D49A8" w:rsidP="00655508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Picture 5" o:spid="_x0000_i1026" type="#_x0000_t75" style="width:56.25pt;height:22.5pt;visibility:visible">
            <v:imagedata r:id="rId7" o:title=""/>
          </v:shape>
        </w:pict>
      </w:r>
    </w:p>
    <w:p w:rsidR="007D49A8" w:rsidRDefault="007D49A8" w:rsidP="00655508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7D49A8" w:rsidRDefault="007D49A8" w:rsidP="00EA36E7">
      <w:pPr>
        <w:rPr>
          <w:szCs w:val="32"/>
        </w:rPr>
      </w:pPr>
    </w:p>
    <w:p w:rsidR="007D49A8" w:rsidRDefault="007D49A8" w:rsidP="0002056A">
      <w:pPr>
        <w:pStyle w:val="ParagraphStyle4"/>
        <w:framePr w:w="9469" w:h="510" w:hRule="exact" w:wrap="auto" w:vAnchor="page" w:hAnchor="margin" w:x="198" w:y="14395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7D49A8" w:rsidRDefault="007D49A8" w:rsidP="0002056A">
      <w:pPr>
        <w:pStyle w:val="ParagraphStyle5"/>
        <w:framePr w:w="1134" w:h="454" w:hRule="exact" w:wrap="auto" w:vAnchor="page" w:hAnchor="margin" w:x="142" w:y="14936"/>
        <w:rPr>
          <w:rStyle w:val="FakeCharacterStyle"/>
          <w:szCs w:val="2"/>
        </w:rPr>
      </w:pPr>
      <w:r>
        <w:rPr>
          <w:noProof/>
        </w:rPr>
        <w:pict>
          <v:shape id="_x0000_i1027" type="#_x0000_t75" style="width:56.25pt;height:22.5pt;visibility:visible">
            <v:imagedata r:id="rId6" o:title=""/>
          </v:shape>
        </w:pict>
      </w:r>
    </w:p>
    <w:p w:rsidR="007D49A8" w:rsidRDefault="007D49A8" w:rsidP="0002056A">
      <w:pPr>
        <w:pStyle w:val="ParagraphStyle6"/>
        <w:framePr w:w="8221" w:h="510" w:hRule="exact" w:wrap="auto" w:vAnchor="page" w:hAnchor="margin" w:x="1389" w:y="14906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7D49A8" w:rsidRDefault="007D49A8" w:rsidP="0002056A">
      <w:pPr>
        <w:pStyle w:val="ParagraphStyle5"/>
        <w:framePr w:w="1134" w:h="454" w:hRule="exact" w:wrap="auto" w:vAnchor="page" w:hAnchor="margin" w:x="142" w:y="15463"/>
        <w:rPr>
          <w:rStyle w:val="FakeCharacterStyle"/>
          <w:szCs w:val="2"/>
        </w:rPr>
      </w:pPr>
      <w:r>
        <w:rPr>
          <w:noProof/>
        </w:rPr>
        <w:pict>
          <v:shape id="_x0000_i1028" type="#_x0000_t75" style="width:56.25pt;height:22.5pt;visibility:visible">
            <v:imagedata r:id="rId7" o:title=""/>
          </v:shape>
        </w:pict>
      </w:r>
    </w:p>
    <w:p w:rsidR="007D49A8" w:rsidRDefault="007D49A8" w:rsidP="0002056A">
      <w:pPr>
        <w:pStyle w:val="ParagraphStyle6"/>
        <w:framePr w:w="8221" w:h="510" w:hRule="exact" w:wrap="auto" w:vAnchor="page" w:hAnchor="margin" w:x="1389" w:y="1543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EA36E7">
      <w:pPr>
        <w:rPr>
          <w:szCs w:val="32"/>
        </w:rPr>
      </w:pPr>
    </w:p>
    <w:p w:rsidR="007D49A8" w:rsidRDefault="007D49A8" w:rsidP="005F59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Каталог координат</w:t>
      </w:r>
    </w:p>
    <w:p w:rsidR="007D49A8" w:rsidRDefault="007D49A8" w:rsidP="000F748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поворотных точек границы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Чернышев </w:t>
      </w:r>
    </w:p>
    <w:p w:rsidR="007D49A8" w:rsidRDefault="007D49A8" w:rsidP="000F74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Грушево-Дубовского сельского поселения</w:t>
      </w:r>
    </w:p>
    <w:p w:rsidR="007D49A8" w:rsidRDefault="007D49A8" w:rsidP="005F5988">
      <w:pPr>
        <w:jc w:val="center"/>
        <w:rPr>
          <w:szCs w:val="32"/>
        </w:rPr>
      </w:pP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498391,76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2282201,26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498396,49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2282189,01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498421,49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2282164,36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498429,95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2282157,97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498425,86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2282154,1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498432,69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2282148,53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498442,51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2282142,32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498446,14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2282145,75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498474,31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2282124,48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498487,86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2282118,1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498503,36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2282118,26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498589,89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2282024,93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498640,46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2281926,95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498652,93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2281908,93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498663,97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2281888,95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498667,03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2281872,33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498656,53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2281845,01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498640,58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2281817,46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498630,55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2281784,29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498626,45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2281766,25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498619,34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2281754,23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498605,41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2281744,94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498564,96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2281740,84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498540,64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2281735,92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498530,12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2281730,31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498518,75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2281718,25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498498,81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2281653,89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498489,37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2281648,29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498453,18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2281667,16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498432,9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2281683,17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498416,89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2281709,33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498391,27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2281730,14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498367,79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2281741,88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498324,02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2281755,76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498243,97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2281811,8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498202,87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2281841,15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498172,61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2281856,43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498145,71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2281863,26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498125,64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2281860,7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498091,48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2281842,76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498071,84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2281839,35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497978,34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2281845,33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498010,36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2281811,6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498017,19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2281799,64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498022,32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2281778,72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498016,76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2281754,38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498003,53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2281738,16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498023,17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2281690,34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498049,64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2281655,33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497988,97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2281546,31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497952,96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2281486,56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497983,01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2281450,26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497890,99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2281306,92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497826,68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2281227,11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497801,02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2281214,9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497767,84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2281178,6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497722,77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2281165,45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497685,22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2281182,98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497658,92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2281207,7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497624,81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2281263,41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497581,62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2281314,11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497576,18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2281319,37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497545,3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2281343,42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497507,42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2281406,53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497503,58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2281425,74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497490,77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2281450,08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497460,88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2281409,09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497445,34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2281399,51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497419,95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2281424,1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497357,94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2281443,54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497321,92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2281458,88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497318,38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2281471,85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497315,82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2281496,19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497267,57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2281540,59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497206,09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2281585,42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497193,87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2281528,17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497132,81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2281545,25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497082,67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2281583,38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497045,09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2281601,32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497005,39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2281632,06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496949,88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2281658,96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496912,74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2281667,5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496902,46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2281687,81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496879,49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2281716,33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496845,69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2281745,53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496829,69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2281754,33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496801,69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2281768,93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496778,09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2281779,33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496751,69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2281790,13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496730,09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2281807,53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496699,89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2281839,53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496694,49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2281864,43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496680,49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2281886,13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496662,09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2281936,73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496656,09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2281973,93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496639,89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2282000,93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496617,09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2282021,93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496586,49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2282038,73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496561,29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2282054,93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496541,19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2282064,83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496518,99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2282073,83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496486,29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2282093,33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496402,89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2282178,53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496377,09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2282214,93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496369,98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2282230,54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496356,08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2282250,24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496340,18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2282266,14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496377,69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2282335,43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496407,99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2282362,13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496429,29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2282383,73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496441,29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2282398,73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496462,89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2282414,93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496479,69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2282424,53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496495,65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2282433,32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496505,55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2282433,48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496522,25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2282439,11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496532,7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2282442,02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496542,65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2282437,65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496551,75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2282432,5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496567,65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2282419,8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496590,17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2282384,2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496609,19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2282350,53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496647,84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2282322,01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496683,05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2282305,46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496700,15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2282299,13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496727,6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2282293,08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496750,45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2282285,94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496765,05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2282284,17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496782,6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2282285,46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496804,9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2282284,56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496829,7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2282282,17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496848,09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2282279,33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496862,45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2282278,5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496873,09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2282278,53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496886,49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2282277,53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496897,57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2282276,18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496924,83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2282273,88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496957,71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2282258,08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497027,3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2282201,72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497051,21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2282245,27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497091,35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2282270,46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497141,73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2282302,06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497181,27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2282328,83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497237,98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2282337,5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497298,41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2282352,02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497353,79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2282366,03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497413,16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2282366,7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497511,23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2282367,36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497539,29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2282364,68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497564,38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2282355,61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497578,79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2282406,31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497590,53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2282407,38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497651,67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2282378,84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497671,57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2282375,34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497703,92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2282375,78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497723,85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2282365,4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497755,89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2282359,13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497780,49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2282353,73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497799,09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2282348,33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497822,49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2282327,32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497841,34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2282277,32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497853,69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2282263,13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497879,49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2282248,13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497892,69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2282236,13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497905,89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2282231,93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497922,69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2282211,53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497964,09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2282246,93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497999,5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2282255,8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498001,49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2282255,95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498020,66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2282256,11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498024,89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2282262,53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498034,29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2282261,93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498049,49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2282262,73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498063,49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2282266,53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498076,89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2282270,73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498092,89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2282271,93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498107,69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2282273,73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498121,09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2282274,73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498135,89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2282270,13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498162,49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2282265,93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498189,69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2282337,33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498195,49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2282345,13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498206,09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2282348,53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498215,09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2282357,73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498222,85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2282364,12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498239,3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2282384,15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498273,44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2282363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498314,88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2282337,54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498332,93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2282327,66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498365,05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2282304,56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498407,26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2282277,16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498393,1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2282253,15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498381,69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2282232,23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498385,82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2282212,8</w:t>
            </w:r>
          </w:p>
        </w:tc>
      </w:tr>
      <w:tr w:rsidR="007D49A8" w:rsidRPr="000F748F" w:rsidTr="000F748F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498391,76</w:t>
            </w:r>
          </w:p>
        </w:tc>
        <w:tc>
          <w:tcPr>
            <w:tcW w:w="1647" w:type="dxa"/>
            <w:noWrap/>
            <w:vAlign w:val="center"/>
          </w:tcPr>
          <w:p w:rsidR="007D49A8" w:rsidRPr="000F748F" w:rsidRDefault="007D49A8" w:rsidP="000F74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8F">
              <w:rPr>
                <w:rFonts w:ascii="Times New Roman" w:hAnsi="Times New Roman"/>
                <w:sz w:val="20"/>
                <w:szCs w:val="20"/>
                <w:lang w:eastAsia="ru-RU"/>
              </w:rPr>
              <w:t>2282201,26</w:t>
            </w:r>
          </w:p>
        </w:tc>
      </w:tr>
    </w:tbl>
    <w:p w:rsidR="007D49A8" w:rsidRPr="00EA36E7" w:rsidRDefault="007D49A8" w:rsidP="00EA36E7">
      <w:pPr>
        <w:rPr>
          <w:szCs w:val="32"/>
        </w:rPr>
      </w:pPr>
    </w:p>
    <w:sectPr w:rsidR="007D49A8" w:rsidRPr="00EA36E7" w:rsidSect="0002056A">
      <w:pgSz w:w="11906" w:h="16838"/>
      <w:pgMar w:top="899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AA0"/>
    <w:rsid w:val="0002056A"/>
    <w:rsid w:val="000D4C0D"/>
    <w:rsid w:val="000E5864"/>
    <w:rsid w:val="000F748F"/>
    <w:rsid w:val="0017748B"/>
    <w:rsid w:val="00225C64"/>
    <w:rsid w:val="00233F3E"/>
    <w:rsid w:val="002956A8"/>
    <w:rsid w:val="002C7667"/>
    <w:rsid w:val="002F53E1"/>
    <w:rsid w:val="003D1FE2"/>
    <w:rsid w:val="003E5C31"/>
    <w:rsid w:val="00405A34"/>
    <w:rsid w:val="004E3A7B"/>
    <w:rsid w:val="005531F2"/>
    <w:rsid w:val="005B32E9"/>
    <w:rsid w:val="005B7A04"/>
    <w:rsid w:val="005C4F20"/>
    <w:rsid w:val="005F5988"/>
    <w:rsid w:val="00624B4F"/>
    <w:rsid w:val="00655508"/>
    <w:rsid w:val="006A2392"/>
    <w:rsid w:val="006F6C5C"/>
    <w:rsid w:val="007126A1"/>
    <w:rsid w:val="0075246A"/>
    <w:rsid w:val="0077211B"/>
    <w:rsid w:val="0079715B"/>
    <w:rsid w:val="007D49A8"/>
    <w:rsid w:val="00824C57"/>
    <w:rsid w:val="008C10A6"/>
    <w:rsid w:val="008D1E0D"/>
    <w:rsid w:val="008E5821"/>
    <w:rsid w:val="008E7AA0"/>
    <w:rsid w:val="00910050"/>
    <w:rsid w:val="00934471"/>
    <w:rsid w:val="00936939"/>
    <w:rsid w:val="009E428B"/>
    <w:rsid w:val="009F493E"/>
    <w:rsid w:val="00A73D0A"/>
    <w:rsid w:val="00A761D4"/>
    <w:rsid w:val="00AC17BF"/>
    <w:rsid w:val="00AE2345"/>
    <w:rsid w:val="00B26F22"/>
    <w:rsid w:val="00B37CD5"/>
    <w:rsid w:val="00B37F39"/>
    <w:rsid w:val="00B50F9A"/>
    <w:rsid w:val="00B93D39"/>
    <w:rsid w:val="00BB52DD"/>
    <w:rsid w:val="00C80AD4"/>
    <w:rsid w:val="00CA1CF8"/>
    <w:rsid w:val="00CA3883"/>
    <w:rsid w:val="00CA4BA1"/>
    <w:rsid w:val="00DB30C0"/>
    <w:rsid w:val="00DF2E9F"/>
    <w:rsid w:val="00E24FF3"/>
    <w:rsid w:val="00E902C2"/>
    <w:rsid w:val="00EA36E7"/>
    <w:rsid w:val="00EE55B6"/>
    <w:rsid w:val="00F81FFB"/>
    <w:rsid w:val="00FE65E4"/>
    <w:rsid w:val="00FE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5B"/>
    <w:rPr>
      <w:rFonts w:ascii="Tahoma" w:hAnsi="Tahoma" w:cs="Tahoma"/>
      <w:sz w:val="16"/>
      <w:szCs w:val="16"/>
    </w:rPr>
  </w:style>
  <w:style w:type="paragraph" w:customStyle="1" w:styleId="ParagraphStyle6">
    <w:name w:val="ParagraphStyle6"/>
    <w:hidden/>
    <w:uiPriority w:val="99"/>
    <w:rsid w:val="0002056A"/>
  </w:style>
  <w:style w:type="character" w:customStyle="1" w:styleId="CharacterStyle1">
    <w:name w:val="CharacterStyle1"/>
    <w:hidden/>
    <w:uiPriority w:val="99"/>
    <w:rsid w:val="0002056A"/>
    <w:rPr>
      <w:rFonts w:ascii="Times New Roman" w:hAnsi="Times New Roman"/>
      <w:noProof/>
      <w:color w:val="000000"/>
      <w:sz w:val="20"/>
      <w:u w:val="none"/>
    </w:rPr>
  </w:style>
  <w:style w:type="paragraph" w:customStyle="1" w:styleId="ParagraphStyle0">
    <w:name w:val="ParagraphStyle0"/>
    <w:hidden/>
    <w:uiPriority w:val="99"/>
    <w:rsid w:val="0002056A"/>
    <w:pPr>
      <w:jc w:val="center"/>
    </w:pPr>
  </w:style>
  <w:style w:type="paragraph" w:customStyle="1" w:styleId="ParagraphStyle4">
    <w:name w:val="ParagraphStyle4"/>
    <w:hidden/>
    <w:uiPriority w:val="99"/>
    <w:rsid w:val="0002056A"/>
  </w:style>
  <w:style w:type="paragraph" w:customStyle="1" w:styleId="ParagraphStyle5">
    <w:name w:val="ParagraphStyle5"/>
    <w:hidden/>
    <w:uiPriority w:val="99"/>
    <w:rsid w:val="0002056A"/>
  </w:style>
  <w:style w:type="character" w:customStyle="1" w:styleId="FakeCharacterStyle">
    <w:name w:val="FakeCharacterStyle"/>
    <w:hidden/>
    <w:uiPriority w:val="99"/>
    <w:rsid w:val="0002056A"/>
    <w:rPr>
      <w:sz w:val="2"/>
    </w:rPr>
  </w:style>
  <w:style w:type="character" w:customStyle="1" w:styleId="CharacterStyle0">
    <w:name w:val="CharacterStyle0"/>
    <w:hidden/>
    <w:uiPriority w:val="99"/>
    <w:rsid w:val="0002056A"/>
    <w:rPr>
      <w:rFonts w:ascii="Times New Roman" w:hAnsi="Times New Roman"/>
      <w:b/>
      <w:noProof/>
      <w:color w:val="000000"/>
      <w:sz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58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5</Pages>
  <Words>811</Words>
  <Characters>4624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Мотыльская</dc:creator>
  <cp:keywords/>
  <dc:description/>
  <cp:lastModifiedBy>Пользователь Windows</cp:lastModifiedBy>
  <cp:revision>12</cp:revision>
  <cp:lastPrinted>2018-01-12T11:49:00Z</cp:lastPrinted>
  <dcterms:created xsi:type="dcterms:W3CDTF">2020-06-08T10:50:00Z</dcterms:created>
  <dcterms:modified xsi:type="dcterms:W3CDTF">2020-06-27T10:03:00Z</dcterms:modified>
</cp:coreProperties>
</file>